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Pr="006D58EC" w:rsidRDefault="00D43DFD">
      <w:pPr>
        <w:rPr>
          <w:lang w:val="el-GR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</w:t>
      </w:r>
      <w:bookmarkStart w:id="0" w:name="_GoBack"/>
      <w:bookmarkEnd w:id="0"/>
      <w:r w:rsidRPr="008D329F">
        <w:rPr>
          <w:color w:val="2E74B5"/>
          <w:sz w:val="26"/>
          <w:lang w:val="el-GR"/>
        </w:rPr>
        <w:t>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B8212F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6D58E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F11EF2" w:rsidRPr="00F11EF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Πιπέτα</w:t>
            </w:r>
            <w:proofErr w:type="spellEnd"/>
            <w:r w:rsidR="00F11EF2" w:rsidRPr="00F11EF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μεταβλητού όγκου, 20 -</w:t>
            </w:r>
            <w:r w:rsidR="00EA606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F11EF2" w:rsidRPr="00F11EF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200μl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F11EF2" w:rsidP="00F11EF2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F11E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Πιπέτα</w:t>
            </w:r>
            <w:proofErr w:type="spellEnd"/>
            <w:r w:rsidRPr="00F11E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μεταβλητού όγκου 20-200μl, με διαβάθμιση (</w:t>
            </w:r>
            <w:proofErr w:type="spellStart"/>
            <w:r w:rsidRPr="00F11E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increment</w:t>
            </w:r>
            <w:proofErr w:type="spellEnd"/>
            <w:r w:rsidRPr="00F11E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 0,2μl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29668C" w:rsidTr="002B102A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D329F" w:rsidRPr="008D329F" w:rsidRDefault="0029668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6D58EC" w:rsidRDefault="00F11EF2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11E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είναι πλήρως </w:t>
            </w:r>
            <w:proofErr w:type="spellStart"/>
            <w:r w:rsidRPr="00F11E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αποστειρώσιμη</w:t>
            </w:r>
            <w:proofErr w:type="spellEnd"/>
            <w:r w:rsidRPr="00F11E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στους 121°C. Να παραμένει λειτουργική και χωρίς ελαττώματα ακόμα και μετά από 100 κύκλους αποστείρωσης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D329F" w:rsidRPr="008D329F" w:rsidRDefault="0029668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9668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9668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4E5B1A" w:rsidTr="00A12D11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D329F" w:rsidRPr="008D329F" w:rsidRDefault="004E5B1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AB650B" w:rsidRDefault="00F11EF2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11E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είναι ανθεκτική στην έκθεση σε UV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D329F" w:rsidRPr="008D329F" w:rsidRDefault="004E5B1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1F3A94" w:rsidRPr="006E54CE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F3A94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F3A94" w:rsidRPr="00AB650B" w:rsidRDefault="00F11EF2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11E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είναι κατασκευασμένη από υλικό που έχει ανθεκτικότητα σε αντιδραστήρια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F3A94" w:rsidRPr="00B63246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F3A94" w:rsidRPr="006E54CE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F3A94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F3A94" w:rsidRPr="00AB650B" w:rsidRDefault="00F11EF2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11E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απαιτεί ιδιαίτερα χαμηλές δυνάμεις </w:t>
            </w:r>
            <w:proofErr w:type="spellStart"/>
            <w:r w:rsidRPr="00F11E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πιπεταρίσματος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1F3A94" w:rsidRPr="00B63246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F3A94" w:rsidRPr="006E54CE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F3A94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F3A94" w:rsidRPr="00AB650B" w:rsidRDefault="00F11EF2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11E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μην έχει μεταλλική κατασκευή για να είναι ελαφριά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F3A94" w:rsidRPr="00B63246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F3A94" w:rsidRPr="006E54CE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F3A94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F3A94" w:rsidRPr="00AB650B" w:rsidRDefault="00F11EF2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11E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διαθέτει απόρριψη ρύγχους μέσω ξεχωριστού κουμπιού(</w:t>
            </w:r>
            <w:proofErr w:type="spellStart"/>
            <w:r w:rsidRPr="00F11E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tip</w:t>
            </w:r>
            <w:proofErr w:type="spellEnd"/>
            <w:r w:rsidRPr="00F11E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F11E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ejector</w:t>
            </w:r>
            <w:proofErr w:type="spellEnd"/>
            <w:r w:rsidRPr="00F11E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F3A94" w:rsidRPr="00B63246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E54CE" w:rsidRPr="006E54CE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E54CE" w:rsidRPr="00AB650B" w:rsidRDefault="00F11EF2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11E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Ο μηχανισμός ρύθμισης του όγκου να είναι θερμικά μονωμένος από το σώμα της </w:t>
            </w:r>
            <w:proofErr w:type="spellStart"/>
            <w:r w:rsidRPr="00F11E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πιπέτας</w:t>
            </w:r>
            <w:proofErr w:type="spellEnd"/>
            <w:r w:rsidRPr="00F11E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για τη μείωση της επίδρασης της θερμότητας του χεριού στην ακρίβεια των μετρήσεω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E54CE" w:rsidRPr="00B63246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E54CE" w:rsidRPr="006E54CE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E54CE" w:rsidRPr="00AB650B" w:rsidRDefault="00F11EF2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11E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Η αντοχή </w:t>
            </w:r>
            <w:proofErr w:type="spellStart"/>
            <w:r w:rsidRPr="00F11E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τoυ</w:t>
            </w:r>
            <w:proofErr w:type="spellEnd"/>
            <w:r w:rsidRPr="00F11E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τύπου των </w:t>
            </w:r>
            <w:proofErr w:type="spellStart"/>
            <w:r w:rsidRPr="00F11E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πιπετών</w:t>
            </w:r>
            <w:proofErr w:type="spellEnd"/>
            <w:r w:rsidRPr="00F11E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να έχει δοκιμαστεί με τεστ τουλάχιστον 25.000 κινήσεων </w:t>
            </w:r>
            <w:proofErr w:type="spellStart"/>
            <w:r w:rsidRPr="00F11E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πιπεταρίσματος</w:t>
            </w:r>
            <w:proofErr w:type="spellEnd"/>
            <w:r w:rsidRPr="00F11E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που ακολουθούνταν μετά από έλεγχο βαθμονόμησης και οι </w:t>
            </w:r>
            <w:proofErr w:type="spellStart"/>
            <w:r w:rsidRPr="00F11E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πιπέτες</w:t>
            </w:r>
            <w:proofErr w:type="spellEnd"/>
            <w:r w:rsidRPr="00F11E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να έχουν παραμείνει εντός ανεκτών ορίων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E54CE" w:rsidRPr="00B63246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E54CE" w:rsidRPr="006E54CE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E54CE" w:rsidRPr="00AB650B" w:rsidRDefault="00F11EF2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11E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Η αντοχή του μηχανισμού ρύθμισης όγκου του τύπου </w:t>
            </w:r>
            <w:proofErr w:type="spellStart"/>
            <w:r w:rsidRPr="00F11E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πιπετών</w:t>
            </w:r>
            <w:proofErr w:type="spellEnd"/>
            <w:r w:rsidRPr="00F11E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να έχει ελεγχθεί και αυτός να έχει παραμείνει άθικτος ακόμα και μετά από τουλάχιστον 90.000 κύκλους ελέγχου.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E54CE" w:rsidRPr="00B63246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E54CE" w:rsidRPr="006E54CE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E54CE" w:rsidRPr="00AB650B" w:rsidRDefault="00F11EF2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11E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διαθέτει πενταετή εγγύηση με εγγραφή στο διαδίκτυο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E54CE" w:rsidRPr="00B63246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E54CE" w:rsidRPr="006E54CE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E54CE" w:rsidRPr="00AB650B" w:rsidRDefault="00F11EF2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11E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Κάθε </w:t>
            </w:r>
            <w:proofErr w:type="spellStart"/>
            <w:r w:rsidRPr="00F11E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πιπέτα</w:t>
            </w:r>
            <w:proofErr w:type="spellEnd"/>
            <w:r w:rsidRPr="00F11E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να ελέγχεται και να βαθμονομείται σύμφωνα με το πρότυπο ISO8655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E54CE" w:rsidRPr="00B63246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E54CE" w:rsidRPr="006E54CE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E54CE" w:rsidRPr="00AB650B" w:rsidRDefault="00F11EF2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11E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διαθέτει σήμανση CE και τόσο ο κατασκευαστής όσο και ο προμηθευτής να διαθέτουν ISO9001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E54CE" w:rsidRPr="00B63246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B8212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7B37F6" w:rsidRDefault="00F11EF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F3A94"/>
    <w:rsid w:val="0024151E"/>
    <w:rsid w:val="002429ED"/>
    <w:rsid w:val="00242FD6"/>
    <w:rsid w:val="0029668C"/>
    <w:rsid w:val="002A5F00"/>
    <w:rsid w:val="002B102A"/>
    <w:rsid w:val="002C5B52"/>
    <w:rsid w:val="003A0BEA"/>
    <w:rsid w:val="004E5B1A"/>
    <w:rsid w:val="005F26FE"/>
    <w:rsid w:val="006D58EC"/>
    <w:rsid w:val="006E54CE"/>
    <w:rsid w:val="007B37F6"/>
    <w:rsid w:val="007C3968"/>
    <w:rsid w:val="008D329F"/>
    <w:rsid w:val="009A6F68"/>
    <w:rsid w:val="009F37FE"/>
    <w:rsid w:val="00A12D11"/>
    <w:rsid w:val="00A83C08"/>
    <w:rsid w:val="00AA0AF8"/>
    <w:rsid w:val="00AB650B"/>
    <w:rsid w:val="00B56492"/>
    <w:rsid w:val="00B63246"/>
    <w:rsid w:val="00B636F9"/>
    <w:rsid w:val="00B8212F"/>
    <w:rsid w:val="00D43DFD"/>
    <w:rsid w:val="00EA6066"/>
    <w:rsid w:val="00F11EF2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03551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B2E2BD0A</Template>
  <TotalTime>60</TotalTime>
  <Pages>1</Pages>
  <Words>246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36</cp:revision>
  <dcterms:created xsi:type="dcterms:W3CDTF">2025-04-09T12:40:00Z</dcterms:created>
  <dcterms:modified xsi:type="dcterms:W3CDTF">2025-11-20T20:16:00Z</dcterms:modified>
</cp:coreProperties>
</file>